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B6A5DD" w14:textId="1EF7A6DE" w:rsidR="001349D7" w:rsidRDefault="00542943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48E88DE" wp14:editId="20776202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006139B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42B191F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746F7ED1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74611F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4D0F8E7D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68DA3656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166374C9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27B7B8E0" w14:textId="77777777" w:rsidTr="00643899">
        <w:trPr>
          <w:cantSplit/>
        </w:trPr>
        <w:tc>
          <w:tcPr>
            <w:tcW w:w="4644" w:type="dxa"/>
            <w:vMerge w:val="restart"/>
          </w:tcPr>
          <w:p w14:paraId="0083F9F2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621871DC" w14:textId="77777777" w:rsidR="00643899" w:rsidRDefault="00643899" w:rsidP="00643899"/>
        </w:tc>
        <w:tc>
          <w:tcPr>
            <w:tcW w:w="3969" w:type="dxa"/>
          </w:tcPr>
          <w:p w14:paraId="5ED4E08F" w14:textId="01A9134F" w:rsidR="00643899" w:rsidRDefault="00643899" w:rsidP="00CF3A5D">
            <w:r>
              <w:t>20</w:t>
            </w:r>
            <w:r w:rsidR="00404FE0">
              <w:t>2</w:t>
            </w:r>
            <w:r w:rsidR="00EF5DC3">
              <w:t>5</w:t>
            </w:r>
            <w:r>
              <w:t>-</w:t>
            </w:r>
            <w:r w:rsidR="008D6393">
              <w:t>0</w:t>
            </w:r>
            <w:r w:rsidR="00A90EA1">
              <w:t>7</w:t>
            </w:r>
            <w:r>
              <w:t>-</w:t>
            </w:r>
            <w:r w:rsidR="00B5792F">
              <w:t>1</w:t>
            </w:r>
            <w:r w:rsidR="00A90EA1">
              <w:t>7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A90EA1">
              <w:t>665</w:t>
            </w:r>
          </w:p>
        </w:tc>
      </w:tr>
      <w:tr w:rsidR="00643899" w14:paraId="274660BF" w14:textId="77777777" w:rsidTr="00643899">
        <w:trPr>
          <w:cantSplit/>
        </w:trPr>
        <w:tc>
          <w:tcPr>
            <w:tcW w:w="4644" w:type="dxa"/>
            <w:vMerge/>
          </w:tcPr>
          <w:p w14:paraId="4E3C2491" w14:textId="77777777" w:rsidR="00643899" w:rsidRDefault="00643899" w:rsidP="00643899"/>
        </w:tc>
        <w:tc>
          <w:tcPr>
            <w:tcW w:w="1276" w:type="dxa"/>
            <w:vMerge/>
          </w:tcPr>
          <w:p w14:paraId="7453BB8B" w14:textId="77777777" w:rsidR="00643899" w:rsidRDefault="00643899" w:rsidP="00643899"/>
        </w:tc>
        <w:tc>
          <w:tcPr>
            <w:tcW w:w="3969" w:type="dxa"/>
          </w:tcPr>
          <w:p w14:paraId="4B4EC0C7" w14:textId="77777777" w:rsidR="00643899" w:rsidRDefault="00643899" w:rsidP="00643899">
            <w:r>
              <w:t xml:space="preserve"> </w:t>
            </w:r>
          </w:p>
        </w:tc>
      </w:tr>
    </w:tbl>
    <w:p w14:paraId="51FA39AE" w14:textId="77777777" w:rsidR="00643899" w:rsidRDefault="00643899" w:rsidP="00643899">
      <w:pPr>
        <w:rPr>
          <w:b/>
          <w:sz w:val="28"/>
          <w:szCs w:val="28"/>
        </w:rPr>
      </w:pPr>
    </w:p>
    <w:p w14:paraId="0783AE31" w14:textId="77777777" w:rsidR="00643899" w:rsidRDefault="00643899" w:rsidP="00643899">
      <w:pPr>
        <w:ind w:left="-360"/>
        <w:jc w:val="both"/>
      </w:pPr>
      <w:r>
        <w:t xml:space="preserve"> </w:t>
      </w:r>
    </w:p>
    <w:p w14:paraId="61BE4971" w14:textId="4E566004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 xml:space="preserve">dėl </w:t>
      </w:r>
      <w:r w:rsidR="00B5792F">
        <w:rPr>
          <w:b/>
          <w:caps/>
        </w:rPr>
        <w:t>biudžeto vykdymo ataskaitų</w:t>
      </w:r>
      <w:r w:rsidR="00FC0C68">
        <w:rPr>
          <w:b/>
          <w:caps/>
        </w:rPr>
        <w:t xml:space="preserve"> pateikimo už</w:t>
      </w:r>
      <w:r w:rsidR="00B932A5">
        <w:rPr>
          <w:b/>
          <w:caps/>
        </w:rPr>
        <w:t xml:space="preserve"> 202</w:t>
      </w:r>
      <w:r w:rsidR="00EF5DC3">
        <w:rPr>
          <w:b/>
          <w:caps/>
        </w:rPr>
        <w:t>5</w:t>
      </w:r>
      <w:r w:rsidR="00B932A5">
        <w:rPr>
          <w:b/>
          <w:caps/>
        </w:rPr>
        <w:t xml:space="preserve"> MET</w:t>
      </w:r>
      <w:r w:rsidR="00CF3A5D">
        <w:rPr>
          <w:b/>
          <w:caps/>
        </w:rPr>
        <w:t xml:space="preserve">Ų </w:t>
      </w:r>
      <w:r w:rsidR="00A90EA1">
        <w:rPr>
          <w:b/>
          <w:caps/>
        </w:rPr>
        <w:t>I</w:t>
      </w:r>
      <w:r w:rsidR="00CF3A5D">
        <w:rPr>
          <w:b/>
          <w:caps/>
        </w:rPr>
        <w:t>I KETVIRTĮ</w:t>
      </w:r>
    </w:p>
    <w:p w14:paraId="5C14645E" w14:textId="77777777" w:rsidR="00C11148" w:rsidRDefault="00C11148" w:rsidP="00C11148">
      <w:pPr>
        <w:ind w:left="-360"/>
        <w:jc w:val="both"/>
      </w:pPr>
      <w:r>
        <w:t xml:space="preserve"> </w:t>
      </w:r>
    </w:p>
    <w:p w14:paraId="155B4EB5" w14:textId="77777777" w:rsidR="00C11148" w:rsidRDefault="00C11148" w:rsidP="00C11148">
      <w:pPr>
        <w:ind w:left="-360"/>
        <w:jc w:val="both"/>
      </w:pPr>
    </w:p>
    <w:p w14:paraId="6AE72016" w14:textId="77777777" w:rsidR="00C11148" w:rsidRDefault="00C11148" w:rsidP="00C11148">
      <w:pPr>
        <w:ind w:left="-360"/>
        <w:jc w:val="both"/>
      </w:pPr>
    </w:p>
    <w:p w14:paraId="3FC6DDE2" w14:textId="62AE5AA2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EF5DC3">
        <w:t>5</w:t>
      </w:r>
      <w:r>
        <w:t xml:space="preserve"> metų </w:t>
      </w:r>
      <w:r w:rsidR="00A90EA1">
        <w:t>I</w:t>
      </w:r>
      <w:r w:rsidR="00CF3A5D">
        <w:t xml:space="preserve">I ketvirčio </w:t>
      </w:r>
      <w:r w:rsidR="00B5792F">
        <w:t>biudžeto vykdymo</w:t>
      </w:r>
      <w:r>
        <w:t xml:space="preserve"> ataskaitą.</w:t>
      </w:r>
    </w:p>
    <w:p w14:paraId="4B3B0489" w14:textId="77777777" w:rsidR="00B932A5" w:rsidRDefault="00B932A5" w:rsidP="00B932A5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229E904" w14:textId="5CB4D434" w:rsidR="001252E4" w:rsidRDefault="00B932A5" w:rsidP="00B932A5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EF5DC3">
        <w:t>5</w:t>
      </w:r>
      <w:r>
        <w:t xml:space="preserve"> m. </w:t>
      </w:r>
      <w:r w:rsidR="00A90EA1">
        <w:t>birželio</w:t>
      </w:r>
      <w:r>
        <w:t xml:space="preserve"> 3</w:t>
      </w:r>
      <w:r w:rsidR="00A90EA1">
        <w:t>0</w:t>
      </w:r>
      <w:r>
        <w:t xml:space="preserve"> d. (9 forma), 1 lapas, 1 </w:t>
      </w:r>
      <w:proofErr w:type="spellStart"/>
      <w:r>
        <w:t>egz</w:t>
      </w:r>
      <w:proofErr w:type="spellEnd"/>
      <w:r w:rsidR="00081C9E">
        <w:t>;</w:t>
      </w:r>
    </w:p>
    <w:p w14:paraId="1802920B" w14:textId="77777777" w:rsidR="00643899" w:rsidRDefault="00643899" w:rsidP="00C11148">
      <w:pPr>
        <w:jc w:val="both"/>
      </w:pPr>
      <w:r>
        <w:t xml:space="preserve">                </w:t>
      </w:r>
    </w:p>
    <w:p w14:paraId="35A96C2A" w14:textId="77777777" w:rsidR="00643899" w:rsidRDefault="00643899" w:rsidP="00643899">
      <w:pPr>
        <w:ind w:left="-360" w:firstLine="360"/>
      </w:pPr>
    </w:p>
    <w:p w14:paraId="3FA75BA1" w14:textId="77777777" w:rsidR="00643899" w:rsidRDefault="00643899" w:rsidP="00643899">
      <w:pPr>
        <w:ind w:left="-360" w:firstLine="360"/>
      </w:pPr>
    </w:p>
    <w:p w14:paraId="1272F733" w14:textId="77777777" w:rsidR="00643899" w:rsidRDefault="00643899" w:rsidP="00643899">
      <w:pPr>
        <w:ind w:left="-360" w:firstLine="360"/>
      </w:pPr>
    </w:p>
    <w:p w14:paraId="5F820C7C" w14:textId="269EF1EE" w:rsidR="00643899" w:rsidRDefault="00643899" w:rsidP="00643899">
      <w:pPr>
        <w:ind w:left="-360" w:firstLine="360"/>
      </w:pPr>
      <w:r>
        <w:t>Seniūn</w:t>
      </w:r>
      <w:r w:rsidR="008D0992">
        <w:t>ijos seniūn</w:t>
      </w:r>
      <w:r w:rsidR="00A90EA1">
        <w:t>o pavaduotoja</w:t>
      </w:r>
      <w:r w:rsidR="00EF5DC3">
        <w:t xml:space="preserve">                                  </w:t>
      </w:r>
      <w:r w:rsidR="00AD73FA">
        <w:t xml:space="preserve">         </w:t>
      </w:r>
      <w:r>
        <w:t xml:space="preserve">           </w:t>
      </w:r>
      <w:r w:rsidR="001252E4">
        <w:t xml:space="preserve"> </w:t>
      </w:r>
      <w:r>
        <w:t xml:space="preserve">             </w:t>
      </w:r>
      <w:r w:rsidR="00A90EA1">
        <w:t xml:space="preserve">Diana </w:t>
      </w:r>
      <w:proofErr w:type="spellStart"/>
      <w:r w:rsidR="00A90EA1">
        <w:t>Klivečk</w:t>
      </w:r>
      <w:r w:rsidR="00DA5712">
        <w:t>a</w:t>
      </w:r>
      <w:r w:rsidR="00A90EA1">
        <w:t>itė</w:t>
      </w:r>
      <w:proofErr w:type="spellEnd"/>
    </w:p>
    <w:p w14:paraId="1B25CA4A" w14:textId="77777777" w:rsidR="00643899" w:rsidRDefault="00643899" w:rsidP="00643899">
      <w:pPr>
        <w:ind w:left="-360" w:firstLine="360"/>
      </w:pPr>
    </w:p>
    <w:p w14:paraId="13CE392D" w14:textId="77777777" w:rsidR="00643899" w:rsidRDefault="00643899" w:rsidP="00643899">
      <w:pPr>
        <w:ind w:left="-360" w:firstLine="360"/>
      </w:pPr>
    </w:p>
    <w:p w14:paraId="697420FA" w14:textId="77777777" w:rsidR="00643899" w:rsidRDefault="00643899" w:rsidP="00643899">
      <w:pPr>
        <w:ind w:left="-360" w:firstLine="360"/>
      </w:pPr>
    </w:p>
    <w:p w14:paraId="2722086A" w14:textId="77777777" w:rsidR="00643899" w:rsidRDefault="00643899" w:rsidP="00643899">
      <w:pPr>
        <w:ind w:left="-360" w:firstLine="360"/>
      </w:pPr>
    </w:p>
    <w:p w14:paraId="5FA98C12" w14:textId="77777777" w:rsidR="00643899" w:rsidRDefault="00643899" w:rsidP="00643899">
      <w:pPr>
        <w:ind w:left="-360" w:firstLine="360"/>
      </w:pPr>
    </w:p>
    <w:p w14:paraId="066F65E9" w14:textId="77777777" w:rsidR="00643899" w:rsidRDefault="00643899" w:rsidP="00643899">
      <w:pPr>
        <w:ind w:left="-360" w:firstLine="360"/>
      </w:pPr>
    </w:p>
    <w:p w14:paraId="7AA5472D" w14:textId="77777777" w:rsidR="00AD73FA" w:rsidRDefault="00AD73FA" w:rsidP="00643899">
      <w:pPr>
        <w:ind w:left="-360" w:firstLine="360"/>
      </w:pPr>
    </w:p>
    <w:p w14:paraId="31A877A5" w14:textId="77777777" w:rsidR="008537D5" w:rsidRDefault="008537D5" w:rsidP="00643899">
      <w:pPr>
        <w:ind w:left="-360" w:firstLine="360"/>
      </w:pPr>
    </w:p>
    <w:p w14:paraId="2702B6CE" w14:textId="77777777" w:rsidR="00FC0C68" w:rsidRDefault="00FC0C68" w:rsidP="00643899">
      <w:pPr>
        <w:ind w:left="-360" w:firstLine="360"/>
      </w:pPr>
    </w:p>
    <w:p w14:paraId="2E2BC9B7" w14:textId="77777777" w:rsidR="00FC0C68" w:rsidRDefault="00FC0C68" w:rsidP="00643899">
      <w:pPr>
        <w:ind w:left="-360" w:firstLine="360"/>
      </w:pPr>
    </w:p>
    <w:p w14:paraId="60E632E4" w14:textId="77777777" w:rsidR="00FC0C68" w:rsidRDefault="00FC0C68" w:rsidP="00643899">
      <w:pPr>
        <w:ind w:left="-360" w:firstLine="360"/>
      </w:pPr>
    </w:p>
    <w:p w14:paraId="7A3B449E" w14:textId="3A1249C0" w:rsidR="00B932A5" w:rsidRDefault="00B932A5" w:rsidP="00643899">
      <w:pPr>
        <w:ind w:left="-360" w:firstLine="360"/>
      </w:pPr>
    </w:p>
    <w:p w14:paraId="4EC461E6" w14:textId="1333D475" w:rsidR="00B932A5" w:rsidRDefault="00B932A5" w:rsidP="00643899">
      <w:pPr>
        <w:ind w:left="-360" w:firstLine="360"/>
      </w:pPr>
    </w:p>
    <w:p w14:paraId="466A448D" w14:textId="75D4A9F7" w:rsidR="00EF5DC3" w:rsidRDefault="00EF5DC3" w:rsidP="00643899">
      <w:pPr>
        <w:ind w:left="-360" w:firstLine="360"/>
      </w:pPr>
    </w:p>
    <w:p w14:paraId="7A895346" w14:textId="014CB006" w:rsidR="00EF5DC3" w:rsidRDefault="00EF5DC3" w:rsidP="00643899">
      <w:pPr>
        <w:ind w:left="-360" w:firstLine="360"/>
      </w:pPr>
    </w:p>
    <w:p w14:paraId="760998F0" w14:textId="77777777" w:rsidR="00EF5DC3" w:rsidRDefault="00EF5DC3" w:rsidP="00643899">
      <w:pPr>
        <w:ind w:left="-360" w:firstLine="360"/>
      </w:pPr>
    </w:p>
    <w:p w14:paraId="5EECA22C" w14:textId="77777777" w:rsidR="00B932A5" w:rsidRDefault="00B932A5" w:rsidP="00643899">
      <w:pPr>
        <w:ind w:left="-360" w:firstLine="360"/>
      </w:pPr>
    </w:p>
    <w:p w14:paraId="37166839" w14:textId="77777777" w:rsidR="00B932A5" w:rsidRDefault="00B932A5" w:rsidP="00643899">
      <w:pPr>
        <w:ind w:left="-360" w:firstLine="360"/>
      </w:pPr>
    </w:p>
    <w:p w14:paraId="71A91E4F" w14:textId="77777777" w:rsidR="00B932A5" w:rsidRDefault="00B932A5" w:rsidP="00643899">
      <w:pPr>
        <w:ind w:left="-360" w:firstLine="360"/>
      </w:pPr>
    </w:p>
    <w:p w14:paraId="7FFCA119" w14:textId="77777777" w:rsidR="00FC0C68" w:rsidRDefault="00FC0C68" w:rsidP="00643899">
      <w:pPr>
        <w:ind w:left="-360" w:firstLine="360"/>
      </w:pPr>
    </w:p>
    <w:p w14:paraId="19BD4B93" w14:textId="77777777" w:rsidR="001252E4" w:rsidRDefault="001252E4" w:rsidP="00643899">
      <w:pPr>
        <w:ind w:left="-360" w:firstLine="360"/>
      </w:pPr>
    </w:p>
    <w:p w14:paraId="0E08F3E3" w14:textId="77777777" w:rsidR="00AD73FA" w:rsidRDefault="00AD73FA" w:rsidP="00643899">
      <w:pPr>
        <w:ind w:left="-360" w:firstLine="360"/>
      </w:pPr>
    </w:p>
    <w:p w14:paraId="088108C3" w14:textId="77777777" w:rsidR="00272F73" w:rsidRDefault="00272F73" w:rsidP="00643899">
      <w:pPr>
        <w:ind w:left="-360" w:firstLine="360"/>
      </w:pPr>
    </w:p>
    <w:p w14:paraId="5939C448" w14:textId="77777777" w:rsidR="00643899" w:rsidRDefault="00643899" w:rsidP="00643899">
      <w:pPr>
        <w:ind w:left="-360" w:firstLine="360"/>
      </w:pPr>
    </w:p>
    <w:p w14:paraId="182BD4C7" w14:textId="14355C18" w:rsidR="001349D7" w:rsidRDefault="0083215A" w:rsidP="0083215A">
      <w:pPr>
        <w:ind w:left="-360" w:firstLine="360"/>
        <w:rPr>
          <w:i/>
          <w:iCs/>
        </w:rPr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81C9E"/>
    <w:rsid w:val="00096E2E"/>
    <w:rsid w:val="000A509F"/>
    <w:rsid w:val="00117206"/>
    <w:rsid w:val="001252E4"/>
    <w:rsid w:val="001349D7"/>
    <w:rsid w:val="00196BDA"/>
    <w:rsid w:val="00272F73"/>
    <w:rsid w:val="00357AF1"/>
    <w:rsid w:val="003961D6"/>
    <w:rsid w:val="00404FE0"/>
    <w:rsid w:val="00466968"/>
    <w:rsid w:val="004F07FC"/>
    <w:rsid w:val="00542943"/>
    <w:rsid w:val="005F48B4"/>
    <w:rsid w:val="0061297D"/>
    <w:rsid w:val="00615858"/>
    <w:rsid w:val="0064157D"/>
    <w:rsid w:val="00643899"/>
    <w:rsid w:val="00696AC1"/>
    <w:rsid w:val="00826375"/>
    <w:rsid w:val="00827777"/>
    <w:rsid w:val="0083215A"/>
    <w:rsid w:val="008537D5"/>
    <w:rsid w:val="008543FE"/>
    <w:rsid w:val="008567B2"/>
    <w:rsid w:val="008B0FB5"/>
    <w:rsid w:val="008D0992"/>
    <w:rsid w:val="008D6393"/>
    <w:rsid w:val="00994754"/>
    <w:rsid w:val="00996C38"/>
    <w:rsid w:val="00A41EB1"/>
    <w:rsid w:val="00A90EA1"/>
    <w:rsid w:val="00AD2D01"/>
    <w:rsid w:val="00AD73FA"/>
    <w:rsid w:val="00B5792F"/>
    <w:rsid w:val="00B60769"/>
    <w:rsid w:val="00B91980"/>
    <w:rsid w:val="00B932A5"/>
    <w:rsid w:val="00BB252A"/>
    <w:rsid w:val="00C11148"/>
    <w:rsid w:val="00C23B5C"/>
    <w:rsid w:val="00CE4A89"/>
    <w:rsid w:val="00CF3A5D"/>
    <w:rsid w:val="00D11B6D"/>
    <w:rsid w:val="00DA5712"/>
    <w:rsid w:val="00DD682B"/>
    <w:rsid w:val="00DF37EB"/>
    <w:rsid w:val="00EA06F0"/>
    <w:rsid w:val="00EA3C07"/>
    <w:rsid w:val="00EC1658"/>
    <w:rsid w:val="00EF5DC3"/>
    <w:rsid w:val="00FC0C68"/>
    <w:rsid w:val="00F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332DC"/>
  <w15:chartTrackingRefBased/>
  <w15:docId w15:val="{782D506B-28F3-4ADD-AD74-D58C7D70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66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946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13</cp:revision>
  <cp:lastPrinted>2025-04-18T12:37:00Z</cp:lastPrinted>
  <dcterms:created xsi:type="dcterms:W3CDTF">2023-04-20T11:05:00Z</dcterms:created>
  <dcterms:modified xsi:type="dcterms:W3CDTF">2025-07-17T15:09:00Z</dcterms:modified>
</cp:coreProperties>
</file>